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89FAD" w14:textId="77777777" w:rsidR="001103C3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Everard FRERE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0727203" w14:textId="77777777" w:rsidR="001103C3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Esquire.</w:t>
      </w:r>
    </w:p>
    <w:p w14:paraId="318C9F7A" w14:textId="77777777" w:rsidR="001103C3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CEE29C" w14:textId="77777777" w:rsidR="001103C3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D86BF6" w14:textId="77777777" w:rsidR="001103C3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Cakebread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22B2AEC9" w14:textId="77777777" w:rsidR="001103C3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Clere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Ashwell, Herefordshire(q.v.),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Christoper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Ade of London,</w:t>
      </w:r>
    </w:p>
    <w:p w14:paraId="3BE81695" w14:textId="77777777" w:rsidR="001103C3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ostler(q.v.).</w:t>
      </w:r>
    </w:p>
    <w:p w14:paraId="51B7297F" w14:textId="77777777" w:rsidR="001103C3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https://waalt.uh.edu/index.php/CP40/889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ABFBF08" w14:textId="77777777" w:rsidR="001103C3" w:rsidRPr="00023596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He made a plaint of covenant against John Clark of Northampton(q.v.).  (ibid.)</w:t>
      </w:r>
    </w:p>
    <w:p w14:paraId="29108434" w14:textId="77777777" w:rsidR="001103C3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AC80C0" w14:textId="77777777" w:rsidR="001103C3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D438FD" w14:textId="77777777" w:rsidR="001103C3" w:rsidRDefault="001103C3" w:rsidP="001103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2022</w:t>
      </w:r>
    </w:p>
    <w:p w14:paraId="15DB98B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F7B6C" w14:textId="77777777" w:rsidR="001103C3" w:rsidRDefault="001103C3" w:rsidP="009139A6">
      <w:r>
        <w:separator/>
      </w:r>
    </w:p>
  </w:endnote>
  <w:endnote w:type="continuationSeparator" w:id="0">
    <w:p w14:paraId="120C7C50" w14:textId="77777777" w:rsidR="001103C3" w:rsidRDefault="001103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9FB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3F8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EE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E0131" w14:textId="77777777" w:rsidR="001103C3" w:rsidRDefault="001103C3" w:rsidP="009139A6">
      <w:r>
        <w:separator/>
      </w:r>
    </w:p>
  </w:footnote>
  <w:footnote w:type="continuationSeparator" w:id="0">
    <w:p w14:paraId="5A3F7FD9" w14:textId="77777777" w:rsidR="001103C3" w:rsidRDefault="001103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F33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2A0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1D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3C3"/>
    <w:rsid w:val="000666E0"/>
    <w:rsid w:val="001103C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64D14"/>
  <w15:chartTrackingRefBased/>
  <w15:docId w15:val="{A28C1F6C-3E25-446D-AAAB-85131ACE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103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2022-06-03T14:17:00Z</dcterms:created>
  <dcterms:modified xsi:type="dcterms:W3CDTF">2022-06-03T14:18:00Z</dcterms:modified>
</cp:coreProperties>
</file>